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1AC2C0" w14:textId="77777777" w:rsidR="00B20E40" w:rsidRDefault="00B20E40" w:rsidP="00B20E4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KNYGHT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fl.1402)</w:t>
      </w:r>
    </w:p>
    <w:p w14:paraId="22AE13D2" w14:textId="77777777" w:rsidR="00B20E40" w:rsidRDefault="00B20E40" w:rsidP="00B20E4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Watlington, </w:t>
      </w:r>
      <w:proofErr w:type="spellStart"/>
      <w:r>
        <w:rPr>
          <w:rFonts w:ascii="Times New Roman" w:hAnsi="Times New Roman" w:cs="Times New Roman"/>
          <w:sz w:val="24"/>
          <w:szCs w:val="24"/>
        </w:rPr>
        <w:t>Oxfordshire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0B3B317D" w14:textId="77777777" w:rsidR="00B20E40" w:rsidRDefault="00B20E40" w:rsidP="00B20E4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8E645D9" w14:textId="77777777" w:rsidR="00B20E40" w:rsidRDefault="00B20E40" w:rsidP="00B20E4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51293F0" w14:textId="77777777" w:rsidR="00B20E40" w:rsidRDefault="00B20E40" w:rsidP="00B20E4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5 Dec.1405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on a commission to levy and collect in </w:t>
      </w:r>
      <w:proofErr w:type="spellStart"/>
      <w:r>
        <w:rPr>
          <w:rFonts w:ascii="Times New Roman" w:hAnsi="Times New Roman" w:cs="Times New Roman"/>
          <w:sz w:val="24"/>
          <w:szCs w:val="24"/>
        </w:rPr>
        <w:t>Oxfordshire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the tax of a </w:t>
      </w:r>
      <w:proofErr w:type="gramStart"/>
      <w:r>
        <w:rPr>
          <w:rFonts w:ascii="Times New Roman" w:hAnsi="Times New Roman" w:cs="Times New Roman"/>
          <w:sz w:val="24"/>
          <w:szCs w:val="24"/>
        </w:rPr>
        <w:t>fifteenth</w:t>
      </w:r>
      <w:proofErr w:type="gramEnd"/>
    </w:p>
    <w:p w14:paraId="24C22CA4" w14:textId="77777777" w:rsidR="00B20E40" w:rsidRDefault="00B20E40" w:rsidP="00B20E4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and a tenth granted to the King at the last Parliament.</w:t>
      </w:r>
    </w:p>
    <w:p w14:paraId="483749DF" w14:textId="77777777" w:rsidR="00B20E40" w:rsidRDefault="00B20E40" w:rsidP="00B20E4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(C.F.R. 1399-1405 pp.186-7)</w:t>
      </w:r>
    </w:p>
    <w:p w14:paraId="0C19D5FE" w14:textId="77777777" w:rsidR="00B20E40" w:rsidRDefault="00B20E40" w:rsidP="00B20E4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6332CEA" w14:textId="77777777" w:rsidR="00B20E40" w:rsidRDefault="00B20E40" w:rsidP="00B20E4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44EFD54" w14:textId="77777777" w:rsidR="00B20E40" w:rsidRDefault="00B20E40" w:rsidP="00B20E4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May 2021</w:t>
      </w:r>
    </w:p>
    <w:p w14:paraId="79DD97FF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F064DB" w14:textId="77777777" w:rsidR="00B20E40" w:rsidRDefault="00B20E40" w:rsidP="009139A6">
      <w:r>
        <w:separator/>
      </w:r>
    </w:p>
  </w:endnote>
  <w:endnote w:type="continuationSeparator" w:id="0">
    <w:p w14:paraId="685E0626" w14:textId="77777777" w:rsidR="00B20E40" w:rsidRDefault="00B20E4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D86CD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84BD6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02B6D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1CF7B0" w14:textId="77777777" w:rsidR="00B20E40" w:rsidRDefault="00B20E40" w:rsidP="009139A6">
      <w:r>
        <w:separator/>
      </w:r>
    </w:p>
  </w:footnote>
  <w:footnote w:type="continuationSeparator" w:id="0">
    <w:p w14:paraId="3C43AD95" w14:textId="77777777" w:rsidR="00B20E40" w:rsidRDefault="00B20E4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99770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DDF2D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28277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0E40"/>
    <w:rsid w:val="000666E0"/>
    <w:rsid w:val="002510B7"/>
    <w:rsid w:val="005C130B"/>
    <w:rsid w:val="00826F5C"/>
    <w:rsid w:val="009139A6"/>
    <w:rsid w:val="009448BB"/>
    <w:rsid w:val="00A3176C"/>
    <w:rsid w:val="00AE65F8"/>
    <w:rsid w:val="00B20E40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CD78AC"/>
  <w15:chartTrackingRefBased/>
  <w15:docId w15:val="{A084DA1B-0D96-4AA6-800C-3EEA5E9FD0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37</Words>
  <Characters>217</Characters>
  <Application>Microsoft Office Word</Application>
  <DocSecurity>0</DocSecurity>
  <Lines>1</Lines>
  <Paragraphs>1</Paragraphs>
  <ScaleCrop>false</ScaleCrop>
  <Company/>
  <LinksUpToDate>false</LinksUpToDate>
  <CharactersWithSpaces>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2021-05-23T21:31:00Z</dcterms:created>
  <dcterms:modified xsi:type="dcterms:W3CDTF">2021-05-23T21:32:00Z</dcterms:modified>
</cp:coreProperties>
</file>